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6779F7" w14:textId="3A618A25" w:rsidR="007D20B9" w:rsidRPr="00F25A12" w:rsidRDefault="007D20B9" w:rsidP="007D20B9">
      <w:pPr>
        <w:tabs>
          <w:tab w:val="left" w:pos="993"/>
          <w:tab w:val="left" w:pos="1134"/>
        </w:tabs>
        <w:rPr>
          <w:rFonts w:cs="Arial"/>
        </w:rPr>
      </w:pPr>
      <w:r w:rsidRPr="00F25A12">
        <w:rPr>
          <w:rFonts w:cs="Arial"/>
        </w:rPr>
        <w:t>Številka: 430</w:t>
      </w:r>
      <w:r w:rsidR="00947FCE">
        <w:rPr>
          <w:rFonts w:cs="Arial"/>
        </w:rPr>
        <w:t>1</w:t>
      </w:r>
      <w:r w:rsidRPr="00F25A12">
        <w:rPr>
          <w:rFonts w:cs="Arial"/>
        </w:rPr>
        <w:t>-00</w:t>
      </w:r>
      <w:r w:rsidR="001A4DCD">
        <w:rPr>
          <w:rFonts w:cs="Arial"/>
        </w:rPr>
        <w:t>0</w:t>
      </w:r>
      <w:r w:rsidR="00A67989">
        <w:rPr>
          <w:rFonts w:cs="Arial"/>
        </w:rPr>
        <w:t>7</w:t>
      </w:r>
      <w:r w:rsidRPr="00F25A12">
        <w:rPr>
          <w:rFonts w:cs="Arial"/>
        </w:rPr>
        <w:t>/202</w:t>
      </w:r>
      <w:r w:rsidR="001A4DCD">
        <w:rPr>
          <w:rFonts w:cs="Arial"/>
        </w:rPr>
        <w:t>6</w:t>
      </w:r>
    </w:p>
    <w:p w14:paraId="1BBEAE3B" w14:textId="13DF8678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 w:rsidRPr="00F25A12">
        <w:rPr>
          <w:rFonts w:cs="Arial"/>
        </w:rPr>
        <w:t xml:space="preserve">JN </w:t>
      </w:r>
      <w:r>
        <w:rPr>
          <w:rFonts w:cs="Arial"/>
        </w:rPr>
        <w:t>BR:</w:t>
      </w:r>
      <w:r w:rsidR="00914645">
        <w:rPr>
          <w:rFonts w:cs="Arial"/>
        </w:rPr>
        <w:t xml:space="preserve"> </w:t>
      </w:r>
      <w:r>
        <w:rPr>
          <w:rFonts w:cs="Arial"/>
        </w:rPr>
        <w:t>202</w:t>
      </w:r>
      <w:r w:rsidR="001A4DCD">
        <w:rPr>
          <w:rFonts w:cs="Arial"/>
        </w:rPr>
        <w:t>6</w:t>
      </w:r>
      <w:r>
        <w:rPr>
          <w:rFonts w:cs="Arial"/>
        </w:rPr>
        <w:t>-</w:t>
      </w:r>
      <w:r w:rsidR="00A67989">
        <w:rPr>
          <w:rFonts w:cs="Arial"/>
        </w:rPr>
        <w:t>145</w:t>
      </w:r>
      <w:bookmarkStart w:id="0" w:name="_GoBack"/>
      <w:bookmarkEnd w:id="0"/>
    </w:p>
    <w:p w14:paraId="1BBBFD1C" w14:textId="5B8234EF" w:rsidR="00171C66" w:rsidRDefault="00171C66" w:rsidP="007D20B9">
      <w:pPr>
        <w:tabs>
          <w:tab w:val="left" w:pos="993"/>
          <w:tab w:val="left" w:pos="1134"/>
        </w:tabs>
        <w:rPr>
          <w:rFonts w:cs="Arial"/>
        </w:rPr>
      </w:pPr>
    </w:p>
    <w:p w14:paraId="2D358E4A" w14:textId="77777777" w:rsidR="00171C66" w:rsidRPr="001E6CD7" w:rsidRDefault="00171C66" w:rsidP="007D20B9">
      <w:pPr>
        <w:tabs>
          <w:tab w:val="left" w:pos="993"/>
          <w:tab w:val="left" w:pos="1134"/>
        </w:tabs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0D795AF" w14:textId="77777777" w:rsidR="00A86CFA" w:rsidRDefault="00A86CFA" w:rsidP="00E05D11">
      <w:pPr>
        <w:tabs>
          <w:tab w:val="left" w:pos="1083"/>
        </w:tabs>
        <w:rPr>
          <w:rFonts w:cs="Arial"/>
        </w:rPr>
      </w:pPr>
    </w:p>
    <w:p w14:paraId="752C9141" w14:textId="4104D120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21A2447C" w:rsidR="005B230F" w:rsidRDefault="005B230F" w:rsidP="005B230F">
      <w:pPr>
        <w:tabs>
          <w:tab w:val="left" w:pos="1083"/>
        </w:tabs>
        <w:rPr>
          <w:rFonts w:cs="Arial"/>
        </w:rPr>
      </w:pPr>
    </w:p>
    <w:p w14:paraId="692A0A4F" w14:textId="77777777" w:rsidR="004B0D51" w:rsidRDefault="004B0D51" w:rsidP="005B230F">
      <w:pPr>
        <w:tabs>
          <w:tab w:val="left" w:pos="1083"/>
        </w:tabs>
        <w:rPr>
          <w:rFonts w:cs="Arial"/>
        </w:rPr>
      </w:pPr>
    </w:p>
    <w:p w14:paraId="05B8A8C4" w14:textId="77777777" w:rsidR="00947FCE" w:rsidRDefault="00947FCE" w:rsidP="00947FCE">
      <w:pPr>
        <w:tabs>
          <w:tab w:val="left" w:pos="1083"/>
        </w:tabs>
        <w:rPr>
          <w:rFonts w:cs="Arial"/>
          <w:b/>
        </w:rPr>
      </w:pPr>
    </w:p>
    <w:p w14:paraId="5EAE7252" w14:textId="3E93C589" w:rsidR="00947FCE" w:rsidRPr="00A86CFA" w:rsidRDefault="00947FCE" w:rsidP="00947FCE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 w:rsidR="004B0D51">
        <w:rPr>
          <w:rFonts w:cs="Arial"/>
          <w:b/>
        </w:rPr>
        <w:t>1</w:t>
      </w:r>
      <w:r>
        <w:rPr>
          <w:rFonts w:cs="Arial"/>
          <w:b/>
        </w:rPr>
        <w:t>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095"/>
        <w:gridCol w:w="3119"/>
      </w:tblGrid>
      <w:tr w:rsidR="00947FCE" w:rsidRPr="00AC3998" w14:paraId="0DEFC813" w14:textId="77777777" w:rsidTr="005A406C">
        <w:trPr>
          <w:trHeight w:val="91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564ADB2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26873CF" w14:textId="780FE2AC" w:rsidR="00947FCE" w:rsidRPr="00AC3998" w:rsidRDefault="00947FCE" w:rsidP="008E4515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VRSTA </w:t>
            </w:r>
            <w:r w:rsidR="005A406C">
              <w:rPr>
                <w:rFonts w:cs="Arial"/>
                <w:b/>
                <w:bCs/>
                <w:color w:val="000000"/>
              </w:rPr>
              <w:t xml:space="preserve">BLAGA IN </w:t>
            </w:r>
            <w:r>
              <w:rPr>
                <w:rFonts w:cs="Arial"/>
                <w:b/>
                <w:bCs/>
                <w:color w:val="000000"/>
              </w:rPr>
              <w:t>STORITVE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C2FA67D" w14:textId="77777777" w:rsidR="00947FCE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>
              <w:rPr>
                <w:rFonts w:cs="Arial"/>
                <w:b/>
                <w:bCs/>
                <w:color w:val="000000"/>
              </w:rPr>
              <w:t>ponudbena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vrednost </w:t>
            </w:r>
          </w:p>
          <w:p w14:paraId="2B12DE88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947FCE" w:rsidRPr="00AC3998" w14:paraId="7F73EFC3" w14:textId="77777777" w:rsidTr="005A406C">
        <w:trPr>
          <w:trHeight w:val="64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B2B03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DEF13" w14:textId="3A64350D" w:rsidR="00947FCE" w:rsidRPr="00914645" w:rsidRDefault="00A67989" w:rsidP="008E4515">
            <w:pPr>
              <w:widowControl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MESNINE IZ PERUTNINSKEGA MESA</w:t>
            </w:r>
            <w:r w:rsidR="00947FCE" w:rsidRPr="00914645">
              <w:rPr>
                <w:rFonts w:cs="Arial"/>
                <w:b/>
              </w:rPr>
              <w:t xml:space="preserve"> </w:t>
            </w:r>
            <w:r w:rsidR="005A406C">
              <w:rPr>
                <w:rFonts w:cs="Arial"/>
                <w:b/>
              </w:rPr>
              <w:t xml:space="preserve"> - </w:t>
            </w:r>
            <w:r>
              <w:rPr>
                <w:rFonts w:cs="Arial"/>
                <w:b/>
              </w:rPr>
              <w:t>5.180</w:t>
            </w:r>
            <w:r w:rsidR="00947FCE" w:rsidRPr="00914645">
              <w:rPr>
                <w:rFonts w:cs="Arial"/>
                <w:b/>
              </w:rPr>
              <w:t xml:space="preserve"> kg</w:t>
            </w:r>
          </w:p>
          <w:p w14:paraId="4A9995B3" w14:textId="66CDE787" w:rsidR="00947FCE" w:rsidRPr="00AC3998" w:rsidRDefault="00947FCE" w:rsidP="005A406C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>(</w:t>
            </w:r>
            <w:r w:rsidR="005A406C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blago ter 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skladiščenje in obnavljanje za obdobje </w:t>
            </w:r>
            <w:r w:rsidR="005A406C">
              <w:rPr>
                <w:rFonts w:cs="Arial"/>
                <w:b/>
                <w:bCs/>
                <w:i/>
                <w:color w:val="AEAAAA" w:themeColor="background2" w:themeShade="BF"/>
              </w:rPr>
              <w:t>9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>-ih let)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0E027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2E181CB3" w14:textId="77777777" w:rsidR="00947FCE" w:rsidRDefault="00947FCE" w:rsidP="00947FCE">
      <w:pPr>
        <w:tabs>
          <w:tab w:val="left" w:pos="1083"/>
        </w:tabs>
        <w:rPr>
          <w:rFonts w:cs="Arial"/>
          <w:b/>
        </w:rPr>
      </w:pPr>
    </w:p>
    <w:p w14:paraId="353FC835" w14:textId="77777777" w:rsidR="00947FCE" w:rsidRDefault="00947FCE" w:rsidP="00947FCE">
      <w:pPr>
        <w:tabs>
          <w:tab w:val="left" w:pos="1083"/>
        </w:tabs>
        <w:rPr>
          <w:rFonts w:cs="Arial"/>
          <w:b/>
        </w:rPr>
      </w:pPr>
    </w:p>
    <w:p w14:paraId="0590CF05" w14:textId="4EE40840" w:rsidR="00947FCE" w:rsidRPr="00A86CFA" w:rsidRDefault="00947FCE" w:rsidP="00947FCE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 w:rsidR="004B0D51">
        <w:rPr>
          <w:rFonts w:cs="Arial"/>
          <w:b/>
        </w:rPr>
        <w:t>2</w:t>
      </w:r>
      <w:r>
        <w:rPr>
          <w:rFonts w:cs="Arial"/>
          <w:b/>
        </w:rPr>
        <w:t>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095"/>
        <w:gridCol w:w="3119"/>
      </w:tblGrid>
      <w:tr w:rsidR="00947FCE" w:rsidRPr="00AC3998" w14:paraId="1238F0EB" w14:textId="77777777" w:rsidTr="005A406C">
        <w:trPr>
          <w:trHeight w:val="91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4B0EA93" w14:textId="77777777" w:rsidR="00947FCE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  <w:p w14:paraId="1F6296DC" w14:textId="024463AF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4423790" w14:textId="09A3D740" w:rsidR="00947FCE" w:rsidRPr="00AC3998" w:rsidRDefault="00947FCE" w:rsidP="008E4515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VRSTA </w:t>
            </w:r>
            <w:r w:rsidR="005A406C">
              <w:rPr>
                <w:rFonts w:cs="Arial"/>
                <w:b/>
                <w:bCs/>
                <w:color w:val="000000"/>
              </w:rPr>
              <w:t xml:space="preserve">BLAGA IN </w:t>
            </w:r>
            <w:r>
              <w:rPr>
                <w:rFonts w:cs="Arial"/>
                <w:b/>
                <w:bCs/>
                <w:color w:val="000000"/>
              </w:rPr>
              <w:t>STORITVE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B5A4749" w14:textId="77777777" w:rsidR="00947FCE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>
              <w:rPr>
                <w:rFonts w:cs="Arial"/>
                <w:b/>
                <w:bCs/>
                <w:color w:val="000000"/>
              </w:rPr>
              <w:t>ponudbena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vrednost </w:t>
            </w:r>
          </w:p>
          <w:p w14:paraId="716D894B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947FCE" w:rsidRPr="00AC3998" w14:paraId="504173BC" w14:textId="77777777" w:rsidTr="005A406C">
        <w:trPr>
          <w:trHeight w:val="64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F25CA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975A0" w14:textId="37D4AED8" w:rsidR="00947FCE" w:rsidRPr="00914645" w:rsidRDefault="005A406C" w:rsidP="008E4515">
            <w:pPr>
              <w:widowControl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SKUŠA Z ZELENJAVO</w:t>
            </w:r>
            <w:r w:rsidR="00947FCE" w:rsidRPr="00914645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>–</w:t>
            </w:r>
            <w:r w:rsidR="00947FCE" w:rsidRPr="00914645">
              <w:rPr>
                <w:rFonts w:cs="Arial"/>
                <w:b/>
              </w:rPr>
              <w:t xml:space="preserve"> </w:t>
            </w:r>
            <w:r w:rsidR="00A67989">
              <w:rPr>
                <w:rFonts w:cs="Arial"/>
                <w:b/>
              </w:rPr>
              <w:t>2.820</w:t>
            </w:r>
            <w:r w:rsidR="00947FCE" w:rsidRPr="00914645">
              <w:rPr>
                <w:rFonts w:cs="Arial"/>
                <w:b/>
              </w:rPr>
              <w:t xml:space="preserve"> kg</w:t>
            </w:r>
          </w:p>
          <w:p w14:paraId="0E823A4B" w14:textId="479AF88C" w:rsidR="00947FCE" w:rsidRPr="00AC3998" w:rsidRDefault="00947FCE" w:rsidP="005A406C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>(</w:t>
            </w:r>
            <w:r w:rsidR="005A406C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blago ter 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skladiščenje in obnavljanje za obdobje </w:t>
            </w:r>
            <w:r w:rsidR="005A406C">
              <w:rPr>
                <w:rFonts w:cs="Arial"/>
                <w:b/>
                <w:bCs/>
                <w:i/>
                <w:color w:val="AEAAAA" w:themeColor="background2" w:themeShade="BF"/>
              </w:rPr>
              <w:t>9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>-ih let)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0772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0AB7D5FA" w14:textId="2FD5C227" w:rsidR="00947FCE" w:rsidRDefault="00275CD0" w:rsidP="00947FCE">
      <w:pPr>
        <w:jc w:val="both"/>
        <w:rPr>
          <w:rFonts w:cs="Arial"/>
          <w:b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4B30D1">
        <w:rPr>
          <w:rFonts w:cs="Arial"/>
        </w:rPr>
        <w:tab/>
      </w:r>
      <w:r w:rsidR="004B30D1">
        <w:rPr>
          <w:rFonts w:cs="Arial"/>
        </w:rPr>
        <w:tab/>
      </w:r>
    </w:p>
    <w:p w14:paraId="504E5BA7" w14:textId="77777777" w:rsidR="004B0D51" w:rsidRDefault="004B0D51" w:rsidP="00947FCE">
      <w:pPr>
        <w:tabs>
          <w:tab w:val="left" w:pos="1083"/>
        </w:tabs>
        <w:rPr>
          <w:rFonts w:cs="Arial"/>
          <w:b/>
        </w:rPr>
      </w:pPr>
    </w:p>
    <w:p w14:paraId="5E7C0784" w14:textId="04209919" w:rsidR="005A406C" w:rsidRDefault="005A406C" w:rsidP="00604DDB">
      <w:pPr>
        <w:jc w:val="both"/>
        <w:rPr>
          <w:rFonts w:cs="Arial"/>
        </w:rPr>
      </w:pPr>
    </w:p>
    <w:p w14:paraId="719DF460" w14:textId="77777777" w:rsidR="00A67989" w:rsidRDefault="00A67989" w:rsidP="00604DDB">
      <w:pPr>
        <w:jc w:val="both"/>
        <w:rPr>
          <w:rFonts w:cs="Arial"/>
        </w:rPr>
      </w:pPr>
    </w:p>
    <w:p w14:paraId="256F5756" w14:textId="77777777" w:rsidR="005A406C" w:rsidRDefault="005A406C" w:rsidP="00604DDB">
      <w:pPr>
        <w:jc w:val="both"/>
        <w:rPr>
          <w:rFonts w:cs="Arial"/>
        </w:rPr>
      </w:pPr>
    </w:p>
    <w:p w14:paraId="68D50DAC" w14:textId="74A62892" w:rsidR="00947FCE" w:rsidRDefault="00275CD0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</w:t>
      </w:r>
    </w:p>
    <w:p w14:paraId="6B579AE4" w14:textId="74CD2A57" w:rsidR="00947FCE" w:rsidRDefault="00947FCE" w:rsidP="00947FCE">
      <w:pPr>
        <w:ind w:left="4248"/>
        <w:jc w:val="both"/>
        <w:rPr>
          <w:rFonts w:cs="Arial"/>
          <w:b/>
        </w:rPr>
      </w:pPr>
      <w:r>
        <w:rPr>
          <w:rFonts w:cs="Arial"/>
        </w:rPr>
        <w:t>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719F4794" w14:textId="77777777" w:rsidR="00947FCE" w:rsidRDefault="00947FCE" w:rsidP="00604DDB">
      <w:pPr>
        <w:jc w:val="both"/>
        <w:rPr>
          <w:rFonts w:cs="Arial"/>
        </w:rPr>
      </w:pPr>
    </w:p>
    <w:p w14:paraId="771FB053" w14:textId="7DF9C248" w:rsidR="00604DDB" w:rsidRDefault="003604BB" w:rsidP="00947FCE">
      <w:pPr>
        <w:ind w:left="3540" w:firstLine="708"/>
        <w:jc w:val="both"/>
        <w:rPr>
          <w:rFonts w:cs="Arial"/>
        </w:rPr>
      </w:pPr>
      <w:r>
        <w:rPr>
          <w:rFonts w:cs="Arial"/>
        </w:rPr>
        <w:t>Podpis zakonitega zastopnika</w:t>
      </w:r>
    </w:p>
    <w:p w14:paraId="4A1DCB8C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153835E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32A04244" w14:textId="1CBE3254" w:rsidR="004B30D1" w:rsidRDefault="004B30D1" w:rsidP="00AC3998">
      <w:pPr>
        <w:ind w:right="-32"/>
        <w:jc w:val="both"/>
        <w:rPr>
          <w:rFonts w:cs="Arial"/>
          <w:i/>
        </w:rPr>
      </w:pPr>
    </w:p>
    <w:p w14:paraId="479D939C" w14:textId="7ED564E7" w:rsidR="00A67989" w:rsidRDefault="00A67989" w:rsidP="00AC3998">
      <w:pPr>
        <w:ind w:right="-32"/>
        <w:jc w:val="both"/>
        <w:rPr>
          <w:rFonts w:cs="Arial"/>
          <w:i/>
        </w:rPr>
      </w:pPr>
    </w:p>
    <w:p w14:paraId="5B8CF411" w14:textId="317A6276" w:rsidR="00A67989" w:rsidRDefault="00A67989" w:rsidP="00AC3998">
      <w:pPr>
        <w:ind w:right="-32"/>
        <w:jc w:val="both"/>
        <w:rPr>
          <w:rFonts w:cs="Arial"/>
          <w:i/>
        </w:rPr>
      </w:pPr>
    </w:p>
    <w:p w14:paraId="3F201E5C" w14:textId="77777777" w:rsidR="00A67989" w:rsidRDefault="00A67989" w:rsidP="00AC3998">
      <w:pPr>
        <w:ind w:right="-32"/>
        <w:jc w:val="both"/>
        <w:rPr>
          <w:rFonts w:cs="Arial"/>
          <w:i/>
        </w:rPr>
      </w:pPr>
    </w:p>
    <w:p w14:paraId="15C0A83D" w14:textId="1AF6DBC2" w:rsidR="004B0D51" w:rsidRDefault="004B0D51" w:rsidP="00AC3998">
      <w:pPr>
        <w:ind w:right="-32"/>
        <w:jc w:val="both"/>
        <w:rPr>
          <w:rFonts w:cs="Arial"/>
          <w:i/>
        </w:rPr>
      </w:pPr>
    </w:p>
    <w:p w14:paraId="0B597121" w14:textId="11AFF2E2" w:rsidR="00A67989" w:rsidRDefault="00A67989" w:rsidP="00AC3998">
      <w:pPr>
        <w:ind w:right="-32"/>
        <w:jc w:val="both"/>
        <w:rPr>
          <w:rFonts w:cs="Arial"/>
          <w:i/>
        </w:rPr>
      </w:pPr>
    </w:p>
    <w:p w14:paraId="260589D1" w14:textId="77777777" w:rsidR="00A67989" w:rsidRDefault="00A67989" w:rsidP="00AC3998">
      <w:pPr>
        <w:ind w:right="-32"/>
        <w:jc w:val="both"/>
        <w:rPr>
          <w:rFonts w:cs="Arial"/>
          <w:i/>
        </w:rPr>
      </w:pPr>
    </w:p>
    <w:p w14:paraId="479FE849" w14:textId="77777777" w:rsidR="004B0D51" w:rsidRDefault="004B0D51" w:rsidP="00AC3998">
      <w:pPr>
        <w:ind w:right="-32"/>
        <w:jc w:val="both"/>
        <w:rPr>
          <w:rFonts w:cs="Arial"/>
          <w:i/>
        </w:rPr>
      </w:pPr>
    </w:p>
    <w:p w14:paraId="18BF8984" w14:textId="12DD1CA0" w:rsidR="00D47195" w:rsidRPr="00E81DF5" w:rsidRDefault="00E75CBE" w:rsidP="00AC3998">
      <w:pPr>
        <w:ind w:right="-32"/>
        <w:jc w:val="both"/>
        <w:rPr>
          <w:rFonts w:cs="Arial"/>
          <w:i/>
        </w:rPr>
      </w:pPr>
      <w:r>
        <w:rPr>
          <w:rFonts w:cs="Arial"/>
          <w:i/>
        </w:rPr>
        <w:t>O</w:t>
      </w:r>
      <w:r w:rsidR="00604DDB" w:rsidRPr="00E81DF5">
        <w:rPr>
          <w:rFonts w:cs="Arial"/>
          <w:i/>
        </w:rPr>
        <w:t xml:space="preserve">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275CD0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EE810A" w14:textId="77777777" w:rsidR="00585E87" w:rsidRDefault="00585E87">
      <w:r>
        <w:separator/>
      </w:r>
    </w:p>
  </w:endnote>
  <w:endnote w:type="continuationSeparator" w:id="0">
    <w:p w14:paraId="6EF79E0B" w14:textId="77777777" w:rsidR="00585E87" w:rsidRDefault="00585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0E01C302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4B0D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4B0D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2C5E781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6798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6798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233D44" w14:textId="77777777" w:rsidR="00585E87" w:rsidRDefault="00585E87">
      <w:r>
        <w:separator/>
      </w:r>
    </w:p>
  </w:footnote>
  <w:footnote w:type="continuationSeparator" w:id="0">
    <w:p w14:paraId="2D90BA1A" w14:textId="77777777" w:rsidR="00585E87" w:rsidRDefault="00585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4223D6F9" w:rsidR="00C0552D" w:rsidRPr="000E02BD" w:rsidRDefault="00947FCE" w:rsidP="00947FC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45EC5">
            <w:rPr>
              <w:rFonts w:cs="Arial"/>
              <w:color w:val="000000"/>
              <w:sz w:val="16"/>
              <w:szCs w:val="16"/>
            </w:rPr>
            <w:t>–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>
            <w:rPr>
              <w:rFonts w:cs="Arial"/>
              <w:color w:val="000000"/>
              <w:sz w:val="16"/>
              <w:szCs w:val="16"/>
            </w:rPr>
            <w:t xml:space="preserve">BLAGO + </w:t>
          </w:r>
          <w:r w:rsidR="002F77B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7A66D0"/>
    <w:multiLevelType w:val="hybridMultilevel"/>
    <w:tmpl w:val="229C0B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835"/>
    <w:rsid w:val="00041EB9"/>
    <w:rsid w:val="00042D0E"/>
    <w:rsid w:val="00046CE2"/>
    <w:rsid w:val="0005065F"/>
    <w:rsid w:val="000576FB"/>
    <w:rsid w:val="000729ED"/>
    <w:rsid w:val="00073105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1C66"/>
    <w:rsid w:val="0017296F"/>
    <w:rsid w:val="00174BFE"/>
    <w:rsid w:val="00183318"/>
    <w:rsid w:val="001A192F"/>
    <w:rsid w:val="001A4DCD"/>
    <w:rsid w:val="001A7BD0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FB0"/>
    <w:rsid w:val="00231CFA"/>
    <w:rsid w:val="00235E41"/>
    <w:rsid w:val="002413BB"/>
    <w:rsid w:val="00241698"/>
    <w:rsid w:val="0025100F"/>
    <w:rsid w:val="00251D3F"/>
    <w:rsid w:val="002556A3"/>
    <w:rsid w:val="002618E0"/>
    <w:rsid w:val="00263BEF"/>
    <w:rsid w:val="002711AE"/>
    <w:rsid w:val="00273761"/>
    <w:rsid w:val="00275CD0"/>
    <w:rsid w:val="00277706"/>
    <w:rsid w:val="00283EE6"/>
    <w:rsid w:val="00285B81"/>
    <w:rsid w:val="002867A6"/>
    <w:rsid w:val="002927A2"/>
    <w:rsid w:val="002A6A46"/>
    <w:rsid w:val="002B28E0"/>
    <w:rsid w:val="002C2E44"/>
    <w:rsid w:val="002D6A3C"/>
    <w:rsid w:val="002E1329"/>
    <w:rsid w:val="002E2FD3"/>
    <w:rsid w:val="002E6B63"/>
    <w:rsid w:val="002F0041"/>
    <w:rsid w:val="002F678E"/>
    <w:rsid w:val="002F68A9"/>
    <w:rsid w:val="002F77BA"/>
    <w:rsid w:val="00301033"/>
    <w:rsid w:val="00307A37"/>
    <w:rsid w:val="00315EE6"/>
    <w:rsid w:val="00324C4C"/>
    <w:rsid w:val="00325D8B"/>
    <w:rsid w:val="00326834"/>
    <w:rsid w:val="0035043A"/>
    <w:rsid w:val="003604BB"/>
    <w:rsid w:val="00365267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4EE5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B0D51"/>
    <w:rsid w:val="004B30D1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81571"/>
    <w:rsid w:val="0058399F"/>
    <w:rsid w:val="00585E87"/>
    <w:rsid w:val="005A406C"/>
    <w:rsid w:val="005A785E"/>
    <w:rsid w:val="005B1D39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92649"/>
    <w:rsid w:val="006A3FBC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234B"/>
    <w:rsid w:val="0078319E"/>
    <w:rsid w:val="00783525"/>
    <w:rsid w:val="007838D2"/>
    <w:rsid w:val="007936E3"/>
    <w:rsid w:val="007B3F60"/>
    <w:rsid w:val="007B5CF1"/>
    <w:rsid w:val="007D20B9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7181D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13CF8"/>
    <w:rsid w:val="00914645"/>
    <w:rsid w:val="0092346D"/>
    <w:rsid w:val="009418D8"/>
    <w:rsid w:val="00945160"/>
    <w:rsid w:val="00945B2B"/>
    <w:rsid w:val="00946104"/>
    <w:rsid w:val="00947FCE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6B28"/>
    <w:rsid w:val="00A57325"/>
    <w:rsid w:val="00A67989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299E"/>
    <w:rsid w:val="00AD3618"/>
    <w:rsid w:val="00AD54EA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46D3D"/>
    <w:rsid w:val="00C565DD"/>
    <w:rsid w:val="00C64A95"/>
    <w:rsid w:val="00C82B34"/>
    <w:rsid w:val="00C9531D"/>
    <w:rsid w:val="00C97729"/>
    <w:rsid w:val="00CB008E"/>
    <w:rsid w:val="00CB0D95"/>
    <w:rsid w:val="00CB3899"/>
    <w:rsid w:val="00CD61B2"/>
    <w:rsid w:val="00CD7808"/>
    <w:rsid w:val="00CF12FC"/>
    <w:rsid w:val="00CF6434"/>
    <w:rsid w:val="00D05C1E"/>
    <w:rsid w:val="00D06278"/>
    <w:rsid w:val="00D1132C"/>
    <w:rsid w:val="00D168E7"/>
    <w:rsid w:val="00D2343D"/>
    <w:rsid w:val="00D278D4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D21ED"/>
    <w:rsid w:val="00DD3677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45EC5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1B65"/>
    <w:rsid w:val="00F21B47"/>
    <w:rsid w:val="00F25A12"/>
    <w:rsid w:val="00F267C9"/>
    <w:rsid w:val="00F27435"/>
    <w:rsid w:val="00F35A6C"/>
    <w:rsid w:val="00F41606"/>
    <w:rsid w:val="00F42BA9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91464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0CBA29-D60A-4553-BDB1-DFBADA4FD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DD9BC1-D21A-4935-A518-B44829EE2056}">
  <ds:schemaRefs>
    <ds:schemaRef ds:uri="http://purl.org/dc/elements/1.1/"/>
    <ds:schemaRef ds:uri="http://schemas.openxmlformats.org/package/2006/metadata/core-properties"/>
    <ds:schemaRef ds:uri="http://purl.org/dc/terms/"/>
    <ds:schemaRef ds:uri="68c5f5d4-aadc-499c-975b-051170a396f7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6a4cc071-bd85-44c5-acc7-68a9b922d49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4F24D76-57DF-4889-A756-6BEC4FA1C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155</TotalTime>
  <Pages>1</Pages>
  <Words>101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835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23</cp:revision>
  <cp:lastPrinted>2025-11-28T09:48:00Z</cp:lastPrinted>
  <dcterms:created xsi:type="dcterms:W3CDTF">2023-06-26T16:45:00Z</dcterms:created>
  <dcterms:modified xsi:type="dcterms:W3CDTF">2026-03-17T15:20:00Z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